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" w:line="240" w:lineRule="auto"/>
        <w:rPr>
          <w:rFonts w:ascii="Times New Roman" w:hAnsi="Times New Roman" w:eastAsia="Times New Roman" w:cs="Times New Roman"/>
          <w:sz w:val="7"/>
          <w:szCs w:val="7"/>
        </w:rPr>
      </w:pPr>
    </w:p>
    <w:tbl>
      <w:tblPr>
        <w:tblStyle w:val="3"/>
        <w:tblW w:w="0" w:type="auto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7"/>
        <w:gridCol w:w="1579"/>
        <w:gridCol w:w="2551"/>
        <w:gridCol w:w="2172"/>
        <w:gridCol w:w="2160"/>
        <w:gridCol w:w="97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967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7" w:lineRule="exact"/>
              <w:ind w:left="2" w:right="0"/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hAnsi="宋体" w:eastAsia="宋体" w:cs="宋体"/>
                <w:sz w:val="32"/>
                <w:szCs w:val="32"/>
              </w:rPr>
              <w:t>文物市场检查单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534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 w:right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检查时间: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时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分—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时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w w:val="105"/>
                <w:sz w:val="21"/>
                <w:szCs w:val="21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36" w:lineRule="exact"/>
              <w:ind w:left="460" w:right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105"/>
                <w:sz w:val="21"/>
                <w:szCs w:val="21"/>
              </w:rPr>
              <w:t>检查单号: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</w:p>
          <w:p>
            <w:pPr>
              <w:pStyle w:val="8"/>
              <w:spacing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  <w:p>
            <w:pPr>
              <w:pStyle w:val="8"/>
              <w:spacing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</w:p>
          <w:p>
            <w:pPr>
              <w:pStyle w:val="8"/>
              <w:spacing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</w:p>
          <w:p>
            <w:pPr>
              <w:pStyle w:val="8"/>
              <w:spacing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967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7" w:lineRule="exact"/>
              <w:ind w:left="3194" w:right="0"/>
              <w:jc w:val="left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6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6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3" w:lineRule="exact"/>
              <w:ind w:left="28" w:right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105"/>
                <w:sz w:val="21"/>
                <w:szCs w:val="21"/>
              </w:rPr>
              <w:t>检查标准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exact"/>
        </w:trPr>
        <w:tc>
          <w:tcPr>
            <w:tcW w:w="12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14" w:line="224" w:lineRule="exact"/>
              <w:ind w:left="23" w:right="95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文物市场经营 活动情况</w:t>
            </w:r>
          </w:p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22" w:line="224" w:lineRule="exact"/>
              <w:ind w:left="24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是否存在将禁止出 境的文物转让、出 租、质押给外国人 的行为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6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8"/>
              <w:spacing w:line="224" w:lineRule="exact"/>
              <w:ind w:left="23" w:right="16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是否存在将禁止出境的文物转 让、出租、质押给外国人的行 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□网上核验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08"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"文物市场检查单 是否存在将禁止出境的文物转让、出租、质押给外国人的行为.docx" </w:instrText>
            </w:r>
            <w:r>
              <w:fldChar w:fldCharType="separate"/>
            </w:r>
            <w:r>
              <w:rPr>
                <w:rStyle w:val="5"/>
              </w:rPr>
              <w:t>001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8"/>
              <w:spacing w:line="224" w:lineRule="exact"/>
              <w:ind w:left="24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是否存在买卖国家 禁止买卖的文物的 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38" w:line="224" w:lineRule="exact"/>
              <w:ind w:left="23" w:right="168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是否存在买卖国家禁止买卖的 文物的行为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□网上核验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08"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"文物市场检查单 是否存在买卖国家禁止买卖的文物的行为.docx" </w:instrText>
            </w:r>
            <w:r>
              <w:fldChar w:fldCharType="separate"/>
            </w:r>
            <w:r>
              <w:rPr>
                <w:rStyle w:val="5"/>
              </w:rPr>
              <w:t>002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4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  <w:p>
            <w:pPr>
              <w:pStyle w:val="8"/>
              <w:spacing w:line="229" w:lineRule="exact"/>
              <w:ind w:left="24" w:right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是否存在文物商店</w:t>
            </w:r>
          </w:p>
          <w:p>
            <w:pPr>
              <w:pStyle w:val="8"/>
              <w:spacing w:before="25" w:line="224" w:lineRule="exact"/>
              <w:ind w:left="24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、拍卖企业买卖国 家禁止买卖的文物 的行为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22" w:line="224" w:lineRule="exact"/>
              <w:ind w:left="23" w:right="16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是否存在文物商店、拍卖企业 买卖国家禁止买卖的文物的行 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"文物市场检查单 是否存在文物商店、拍卖企业买卖国家禁止买卖的文物的行为.docx" </w:instrText>
            </w:r>
            <w:r>
              <w:fldChar w:fldCharType="separate"/>
            </w:r>
            <w:r>
              <w:rPr>
                <w:rStyle w:val="5"/>
              </w:rPr>
              <w:t>003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75" w:line="229" w:lineRule="exact"/>
              <w:ind w:left="24" w:right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是否存在文物商店</w:t>
            </w:r>
          </w:p>
          <w:p>
            <w:pPr>
              <w:pStyle w:val="8"/>
              <w:spacing w:before="25" w:line="224" w:lineRule="exact"/>
              <w:ind w:left="24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、拍卖企业将禁止 出境的文物转让、 出租、质押给外国 人的行为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22" w:line="224" w:lineRule="exact"/>
              <w:ind w:left="23" w:right="168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是否存在文物商店、拍卖企业 将禁止出境的文物转让、出租</w:t>
            </w:r>
          </w:p>
          <w:p>
            <w:pPr>
              <w:pStyle w:val="8"/>
              <w:spacing w:line="204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、质押给外国人的行为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"文物市场检查单 是否存在文物商店、拍卖企业将禁止出境的文物转让、出租、质押给外国人的行为.docx" </w:instrText>
            </w:r>
            <w:r>
              <w:fldChar w:fldCharType="separate"/>
            </w:r>
            <w:r>
              <w:rPr>
                <w:rStyle w:val="5"/>
              </w:rPr>
              <w:t>004</w:t>
            </w:r>
            <w:r>
              <w:fldChar w:fldCharType="end"/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53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tabs>
                <w:tab w:val="left" w:pos="1019"/>
              </w:tabs>
              <w:spacing w:before="32" w:line="224" w:lineRule="exact"/>
              <w:ind w:left="23" w:right="6703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sym w:font="Wingdings 2" w:char="00A3"/>
            </w:r>
            <w:r>
              <w:rPr>
                <w:rFonts w:ascii="宋体" w:hAnsi="宋体" w:eastAsia="宋体" w:cs="宋体"/>
                <w:sz w:val="18"/>
                <w:szCs w:val="18"/>
              </w:rPr>
              <w:t>合格</w:t>
            </w:r>
            <w:r>
              <w:rPr>
                <w:rFonts w:ascii="宋体" w:hAnsi="宋体" w:eastAsia="宋体" w:cs="宋体"/>
                <w:sz w:val="18"/>
                <w:szCs w:val="18"/>
              </w:rPr>
              <w:tab/>
            </w:r>
            <w:r>
              <w:rPr>
                <w:rFonts w:ascii="宋体" w:hAnsi="宋体" w:eastAsia="宋体" w:cs="宋体"/>
                <w:sz w:val="18"/>
                <w:szCs w:val="18"/>
              </w:rPr>
              <w:t>□不合格 检查人意见：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</w:tbl>
    <w:p>
      <w:pPr>
        <w:spacing w:after="0"/>
        <w:sectPr>
          <w:footerReference r:id="rId5" w:type="default"/>
          <w:type w:val="continuous"/>
          <w:pgSz w:w="11910" w:h="16840"/>
          <w:pgMar w:top="520" w:right="560" w:bottom="580" w:left="460" w:header="720" w:footer="396" w:gutter="0"/>
          <w:pgNumType w:start="1"/>
          <w:cols w:space="720" w:num="1"/>
        </w:sectPr>
      </w:pPr>
    </w:p>
    <w:p>
      <w:pPr>
        <w:spacing w:before="5" w:line="240" w:lineRule="auto"/>
        <w:rPr>
          <w:rFonts w:ascii="Times New Roman" w:hAnsi="Times New Roman" w:eastAsia="Times New Roman" w:cs="Times New Roman"/>
          <w:sz w:val="7"/>
          <w:szCs w:val="7"/>
        </w:rPr>
      </w:pPr>
    </w:p>
    <w:tbl>
      <w:tblPr>
        <w:tblStyle w:val="3"/>
        <w:tblW w:w="0" w:type="auto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7"/>
        <w:gridCol w:w="1579"/>
        <w:gridCol w:w="2551"/>
        <w:gridCol w:w="2172"/>
        <w:gridCol w:w="2160"/>
        <w:gridCol w:w="97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11"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11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11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16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</w:tbl>
    <w:p/>
    <w:sectPr>
      <w:pgSz w:w="11910" w:h="16840"/>
      <w:pgMar w:top="520" w:right="560" w:bottom="580" w:left="460" w:header="0" w:footer="39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  <w:r>
      <w:pict>
        <v:shape id="_x0000_s2049" o:spid="_x0000_s2049" o:spt="202" type="#_x0000_t202" style="position:absolute;left:0pt;margin-left:248.25pt;margin-top:810.1pt;height:14pt;width:98pt;mso-position-horizontal-relative:page;mso-position-vertical-relative:page;z-index:-1536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2"/>
                  <w:spacing w:line="260" w:lineRule="exact"/>
                  <w:ind w:right="0"/>
                  <w:jc w:val="left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页，共 2 页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rsids>
    <w:rsidRoot w:val="00000000"/>
    <w:rsid w:val="1A77BF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0"/>
    </w:pPr>
    <w:rPr>
      <w:rFonts w:ascii="宋体" w:hAnsi="宋体" w:eastAsia="宋体"/>
      <w:sz w:val="24"/>
      <w:szCs w:val="24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ScaleCrop>false</ScaleCrop>
  <LinksUpToDate>false</LinksUpToDate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2022-01-21T01:24:00Z</dcterms:created>
  <dc:creator>曹进宇</dc:creator>
  <cp:lastModifiedBy>lugaoxiang</cp:lastModifiedBy>
  <dcterms:modified xsi:type="dcterms:W3CDTF">2022-01-24T15:35:15Z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  <property fmtid="{D5CDD505-2E9C-101B-9397-08002B2CF9AE}" pid="5" name="KSOProductBuildVer">
    <vt:lpwstr>2052-11.8.2.10386</vt:lpwstr>
  </property>
</Properties>
</file>